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76" w:rsidRDefault="002D15CB" w:rsidP="002D15CB">
      <w:pPr>
        <w:ind w:right="-518"/>
        <w:jc w:val="right"/>
      </w:pPr>
      <w:r>
        <w:t xml:space="preserve"> </w:t>
      </w:r>
      <w:r w:rsidR="00062476">
        <w:t>Centenario</w:t>
      </w:r>
      <w:r>
        <w:t>………..</w:t>
      </w:r>
      <w:r w:rsidR="00243DA5">
        <w:t>de…</w:t>
      </w:r>
      <w:r>
        <w:t>………………………..</w:t>
      </w:r>
      <w:r w:rsidR="00214C6A">
        <w:t>del 2.020</w:t>
      </w:r>
    </w:p>
    <w:p w:rsidR="00062476" w:rsidRDefault="00062476" w:rsidP="002D15CB">
      <w:pPr>
        <w:jc w:val="right"/>
      </w:pPr>
    </w:p>
    <w:p w:rsidR="00062476" w:rsidRDefault="00062476"/>
    <w:p w:rsidR="00062476" w:rsidRDefault="00243DA5" w:rsidP="002D15CB">
      <w:pPr>
        <w:spacing w:after="0"/>
        <w:ind w:left="-851"/>
      </w:pPr>
      <w:r>
        <w:t>Al Sr. Director</w:t>
      </w:r>
      <w:r w:rsidR="00062476">
        <w:t xml:space="preserve"> de Obras Particulares</w:t>
      </w:r>
    </w:p>
    <w:p w:rsidR="00062476" w:rsidRDefault="00062476" w:rsidP="002D15CB">
      <w:pPr>
        <w:spacing w:after="0"/>
        <w:ind w:left="-993" w:firstLine="142"/>
      </w:pPr>
      <w:r>
        <w:t xml:space="preserve">Arq. </w:t>
      </w:r>
      <w:r w:rsidR="00F73C83">
        <w:t>Peralta Gonzalo</w:t>
      </w:r>
    </w:p>
    <w:p w:rsidR="00062476" w:rsidRDefault="00062476" w:rsidP="002D15CB">
      <w:pPr>
        <w:spacing w:after="0"/>
        <w:ind w:left="-993" w:firstLine="142"/>
      </w:pPr>
      <w:r>
        <w:t>S</w:t>
      </w:r>
      <w:r w:rsidR="00243DA5">
        <w:t>……….../</w:t>
      </w:r>
      <w:r>
        <w:t>…………D</w:t>
      </w:r>
    </w:p>
    <w:p w:rsidR="00062476" w:rsidRDefault="00062476" w:rsidP="002D15CB">
      <w:pPr>
        <w:spacing w:after="0"/>
      </w:pPr>
    </w:p>
    <w:p w:rsidR="002D15CB" w:rsidRDefault="002D15CB" w:rsidP="002D15CB"/>
    <w:p w:rsidR="002D15CB" w:rsidRDefault="002D15CB" w:rsidP="002D15CB">
      <w:pPr>
        <w:ind w:left="-851"/>
      </w:pPr>
      <w:r>
        <w:t xml:space="preserve">                                                                          </w:t>
      </w:r>
    </w:p>
    <w:p w:rsidR="006D7DFA" w:rsidRDefault="002D15CB" w:rsidP="002D15CB">
      <w:pPr>
        <w:ind w:left="-851"/>
      </w:pPr>
      <w:r>
        <w:t xml:space="preserve">                              </w:t>
      </w:r>
      <w:r w:rsidR="000F57E0">
        <w:t xml:space="preserve">                          </w:t>
      </w:r>
      <w:r>
        <w:t xml:space="preserve">               </w:t>
      </w:r>
      <w:r w:rsidR="00062476">
        <w:t>Por la presente me dirijo a usted a los efectos de solicit</w:t>
      </w:r>
      <w:r w:rsidR="000F57E0">
        <w:t xml:space="preserve">ar Certificado de final de obra, </w:t>
      </w:r>
      <w:r w:rsidR="00062476">
        <w:t>la misma fue ejecutada según Expte</w:t>
      </w:r>
      <w:r w:rsidR="00243DA5">
        <w:t xml:space="preserve"> N°</w:t>
      </w:r>
      <w:r w:rsidR="00062476">
        <w:t>:………………</w:t>
      </w:r>
      <w:r w:rsidR="000F57E0">
        <w:t>….</w:t>
      </w:r>
      <w:r w:rsidR="00062476">
        <w:t>…</w:t>
      </w:r>
      <w:r w:rsidR="006D7DFA">
        <w:t>..</w:t>
      </w:r>
      <w:r w:rsidR="00243DA5">
        <w:t xml:space="preserve"> Ubicado</w:t>
      </w:r>
      <w:r w:rsidR="006D7DFA">
        <w:t xml:space="preserve"> en el </w:t>
      </w:r>
      <w:r w:rsidR="000F57E0">
        <w:t>lote:…</w:t>
      </w:r>
      <w:r w:rsidR="00062476">
        <w:t>…</w:t>
      </w:r>
      <w:r w:rsidR="000F57E0">
        <w:t>…</w:t>
      </w:r>
      <w:r w:rsidR="00062476">
        <w:t>…</w:t>
      </w:r>
      <w:r w:rsidR="000F57E0">
        <w:t xml:space="preserve"> Mza:……</w:t>
      </w:r>
      <w:r w:rsidR="00062476">
        <w:t>…….</w:t>
      </w:r>
      <w:r w:rsidR="000F57E0">
        <w:t xml:space="preserve"> </w:t>
      </w:r>
      <w:r w:rsidR="00062476">
        <w:t>Calle:…………………………………..Barrio:……………………………</w:t>
      </w:r>
      <w:r>
        <w:t>………………………….</w:t>
      </w:r>
      <w:r w:rsidR="00243DA5">
        <w:t xml:space="preserve"> En la localidad de Centenario.</w:t>
      </w:r>
      <w:r w:rsidR="005964F1">
        <w:t xml:space="preserve"> </w:t>
      </w:r>
      <w:r w:rsidR="00F13997">
        <w:t xml:space="preserve"> </w:t>
      </w:r>
    </w:p>
    <w:p w:rsidR="002D15CB" w:rsidRDefault="002D15CB" w:rsidP="002D15CB">
      <w:r>
        <w:t xml:space="preserve">                                                          </w:t>
      </w:r>
    </w:p>
    <w:p w:rsidR="00062476" w:rsidRDefault="002D15CB" w:rsidP="002D15CB">
      <w:r>
        <w:t xml:space="preserve">                                                           </w:t>
      </w:r>
      <w:r w:rsidR="00062476">
        <w:t>Sin otro particular y a la espera de una respuesta favorable a mi solicitud, saludo a usted muy atentamente.</w:t>
      </w:r>
    </w:p>
    <w:p w:rsidR="00062476" w:rsidRDefault="00062476"/>
    <w:p w:rsidR="00062476" w:rsidRDefault="00062476"/>
    <w:p w:rsidR="006D7DFA" w:rsidRDefault="006D7DFA"/>
    <w:p w:rsidR="006D7DFA" w:rsidRDefault="006D7DFA"/>
    <w:p w:rsidR="006D7DFA" w:rsidRDefault="006D7DFA"/>
    <w:p w:rsidR="00062476" w:rsidRDefault="00062476">
      <w:r>
        <w:t>Firma de Propietario</w:t>
      </w:r>
      <w:r w:rsidR="00214C6A">
        <w:t>/ Profesional</w:t>
      </w:r>
      <w:bookmarkStart w:id="0" w:name="_GoBack"/>
      <w:bookmarkEnd w:id="0"/>
      <w:r w:rsidR="00243DA5">
        <w:t>: _</w:t>
      </w:r>
      <w:r w:rsidR="006D7DFA">
        <w:t>__________________</w:t>
      </w:r>
      <w:r>
        <w:t xml:space="preserve"> </w:t>
      </w:r>
    </w:p>
    <w:p w:rsidR="00062476" w:rsidRDefault="00062476">
      <w:r>
        <w:t>Aclaración</w:t>
      </w:r>
      <w:r w:rsidR="00243DA5">
        <w:t>: _</w:t>
      </w:r>
      <w:r w:rsidR="006D7DFA">
        <w:t>__________________________</w:t>
      </w:r>
      <w:r>
        <w:t xml:space="preserve"> </w:t>
      </w:r>
    </w:p>
    <w:p w:rsidR="00062476" w:rsidRDefault="00243DA5">
      <w:r>
        <w:t>DNI: _</w:t>
      </w:r>
      <w:r w:rsidR="006D7DFA">
        <w:t>________________________________</w:t>
      </w:r>
    </w:p>
    <w:p w:rsidR="00062476" w:rsidRDefault="00062476">
      <w:r>
        <w:t>Domicilio</w:t>
      </w:r>
      <w:r w:rsidR="00243DA5">
        <w:t>: _</w:t>
      </w:r>
      <w:r w:rsidR="006D7DFA">
        <w:t>___________________________</w:t>
      </w:r>
    </w:p>
    <w:p w:rsidR="00062476" w:rsidRDefault="00062476">
      <w:r>
        <w:t>Teléfono</w:t>
      </w:r>
      <w:r w:rsidR="00243DA5">
        <w:t>: _</w:t>
      </w:r>
      <w:r w:rsidR="006D7DFA">
        <w:t>____________________________</w:t>
      </w:r>
    </w:p>
    <w:p w:rsidR="00062476" w:rsidRDefault="00062476"/>
    <w:sectPr w:rsidR="00062476" w:rsidSect="00E009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7E0"/>
    <w:rsid w:val="00062476"/>
    <w:rsid w:val="000F57E0"/>
    <w:rsid w:val="00214C6A"/>
    <w:rsid w:val="00243DA5"/>
    <w:rsid w:val="002D15CB"/>
    <w:rsid w:val="00374EAF"/>
    <w:rsid w:val="005964F1"/>
    <w:rsid w:val="006D7DFA"/>
    <w:rsid w:val="0077703B"/>
    <w:rsid w:val="00887C8A"/>
    <w:rsid w:val="00AF57D3"/>
    <w:rsid w:val="00BF5E40"/>
    <w:rsid w:val="00CA4E5B"/>
    <w:rsid w:val="00E00948"/>
    <w:rsid w:val="00E267EA"/>
    <w:rsid w:val="00F13997"/>
    <w:rsid w:val="00F73C83"/>
    <w:rsid w:val="00F9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A0AA4E2-20E5-4BD5-A543-96AFF281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9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3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3D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ras\Desktop\FINAL%20DE%20OBRA%202017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FINAL DE OBRA 2017</Template>
  <TotalTime>43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obras</dc:creator>
  <cp:lastModifiedBy>Usuario</cp:lastModifiedBy>
  <cp:revision>4</cp:revision>
  <cp:lastPrinted>2020-01-03T12:41:00Z</cp:lastPrinted>
  <dcterms:created xsi:type="dcterms:W3CDTF">2019-12-10T16:18:00Z</dcterms:created>
  <dcterms:modified xsi:type="dcterms:W3CDTF">2020-01-03T12:50:00Z</dcterms:modified>
</cp:coreProperties>
</file>